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7A2FF" w14:textId="071DE0EE" w:rsidR="00BA00AB" w:rsidRDefault="00422C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SCOWRESBY</w:t>
      </w:r>
      <w:r>
        <w:rPr>
          <w:rFonts w:ascii="Times New Roman" w:hAnsi="Times New Roman" w:cs="Times New Roman"/>
          <w:sz w:val="24"/>
          <w:szCs w:val="24"/>
        </w:rPr>
        <w:t xml:space="preserve">       (d.1510)</w:t>
      </w:r>
    </w:p>
    <w:p w14:paraId="204AD205" w14:textId="718D877E" w:rsidR="00422C43" w:rsidRDefault="00422C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Skipsea.</w:t>
      </w:r>
    </w:p>
    <w:p w14:paraId="5D93CF4D" w14:textId="0A84B7C9" w:rsidR="00422C43" w:rsidRDefault="00422C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8B4255" w14:textId="197C8615" w:rsidR="00422C43" w:rsidRDefault="00422C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3086E1" w14:textId="2A42D7CB" w:rsidR="00422C43" w:rsidRDefault="00422C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Sep.1510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property was granted.   (W.Y.R. p.147)</w:t>
      </w:r>
    </w:p>
    <w:p w14:paraId="615D5EC9" w14:textId="560A2F44" w:rsidR="00422C43" w:rsidRDefault="00422C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C43345" w14:textId="04EFC9AB" w:rsidR="00422C43" w:rsidRDefault="00422C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18524D" w14:textId="622280D2" w:rsidR="00422C43" w:rsidRPr="00422C43" w:rsidRDefault="00422C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2022</w:t>
      </w:r>
    </w:p>
    <w:sectPr w:rsidR="00422C43" w:rsidRPr="00422C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2A772" w14:textId="77777777" w:rsidR="00776BCC" w:rsidRDefault="00776BCC" w:rsidP="009139A6">
      <w:r>
        <w:separator/>
      </w:r>
    </w:p>
  </w:endnote>
  <w:endnote w:type="continuationSeparator" w:id="0">
    <w:p w14:paraId="2CB236BD" w14:textId="77777777" w:rsidR="00776BCC" w:rsidRDefault="00776B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862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073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68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4C010" w14:textId="77777777" w:rsidR="00776BCC" w:rsidRDefault="00776BCC" w:rsidP="009139A6">
      <w:r>
        <w:separator/>
      </w:r>
    </w:p>
  </w:footnote>
  <w:footnote w:type="continuationSeparator" w:id="0">
    <w:p w14:paraId="08849A8D" w14:textId="77777777" w:rsidR="00776BCC" w:rsidRDefault="00776B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1F9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ECB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C10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BCC"/>
    <w:rsid w:val="000666E0"/>
    <w:rsid w:val="002510B7"/>
    <w:rsid w:val="00422C43"/>
    <w:rsid w:val="005C130B"/>
    <w:rsid w:val="00776BC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C6604"/>
  <w15:chartTrackingRefBased/>
  <w15:docId w15:val="{74E0D27E-5EA6-4843-BD03-09C24429E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24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2022-03-11T10:09:00Z</dcterms:created>
  <dcterms:modified xsi:type="dcterms:W3CDTF">2022-03-11T10:35:00Z</dcterms:modified>
</cp:coreProperties>
</file>